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42219" w14:textId="77777777" w:rsidR="00294A36" w:rsidRDefault="00294A36" w:rsidP="00294A36">
      <w:pPr>
        <w:pStyle w:val="NoSpacing"/>
      </w:pPr>
      <w:r>
        <w:rPr>
          <w:u w:val="single"/>
        </w:rPr>
        <w:t>Roger KNYGHT</w:t>
      </w:r>
      <w:r>
        <w:t xml:space="preserve">      (fl.1435)</w:t>
      </w:r>
    </w:p>
    <w:p w14:paraId="298D03C8" w14:textId="19AFCB6C" w:rsidR="00294A36" w:rsidRDefault="00294A36" w:rsidP="00294A36">
      <w:pPr>
        <w:pStyle w:val="NoSpacing"/>
      </w:pPr>
      <w:r>
        <w:t>of Breadsall.</w:t>
      </w:r>
    </w:p>
    <w:p w14:paraId="21D6DC4F" w14:textId="77777777" w:rsidR="00294A36" w:rsidRDefault="00294A36" w:rsidP="00294A36">
      <w:pPr>
        <w:pStyle w:val="NoSpacing"/>
      </w:pPr>
    </w:p>
    <w:p w14:paraId="4ACE9592" w14:textId="77777777" w:rsidR="00294A36" w:rsidRDefault="00294A36" w:rsidP="00294A36">
      <w:pPr>
        <w:pStyle w:val="NoSpacing"/>
      </w:pPr>
    </w:p>
    <w:p w14:paraId="2F2B3792" w14:textId="77777777" w:rsidR="009D3AF5" w:rsidRDefault="009D3AF5" w:rsidP="009D3AF5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27FFB1AF" w14:textId="77777777" w:rsidR="009D3AF5" w:rsidRDefault="009D3AF5" w:rsidP="009D3AF5">
      <w:pPr>
        <w:pStyle w:val="NoSpacing"/>
      </w:pPr>
      <w:r>
        <w:tab/>
      </w:r>
      <w:r>
        <w:tab/>
        <w:t>cities, boroughs and towns and from all secular lords of towns and other lay</w:t>
      </w:r>
    </w:p>
    <w:p w14:paraId="175051A8" w14:textId="59C58E08" w:rsidR="009D3AF5" w:rsidRDefault="009D3AF5" w:rsidP="009D3AF5">
      <w:pPr>
        <w:pStyle w:val="NoSpacing"/>
      </w:pPr>
      <w:r>
        <w:tab/>
      </w:r>
      <w:r>
        <w:tab/>
        <w:t>persons having goods and possessions and from others both great and</w:t>
      </w:r>
      <w:r>
        <w:t xml:space="preserve"> </w:t>
      </w:r>
      <w:r>
        <w:tab/>
      </w:r>
    </w:p>
    <w:p w14:paraId="7F594DA7" w14:textId="77777777" w:rsidR="009D3AF5" w:rsidRDefault="009D3AF5" w:rsidP="009D3AF5">
      <w:pPr>
        <w:pStyle w:val="NoSpacing"/>
      </w:pPr>
      <w:r>
        <w:tab/>
      </w:r>
      <w:r>
        <w:tab/>
        <w:t xml:space="preserve">small in Derbyshire the taxes of a fifteenth and a tenth, payable at </w:t>
      </w:r>
    </w:p>
    <w:p w14:paraId="200505A4" w14:textId="77777777" w:rsidR="009D3AF5" w:rsidRDefault="009D3AF5" w:rsidP="009D3AF5">
      <w:pPr>
        <w:pStyle w:val="NoSpacing"/>
        <w:ind w:left="720" w:firstLine="720"/>
      </w:pPr>
      <w:r>
        <w:t xml:space="preserve">Martinmas, and a third of a fifteenth and a tenth due at Easter following.     </w:t>
      </w:r>
    </w:p>
    <w:p w14:paraId="7BB02292" w14:textId="0AE6A153" w:rsidR="009D3AF5" w:rsidRDefault="009D3AF5" w:rsidP="009D3AF5">
      <w:pPr>
        <w:pStyle w:val="NoSpacing"/>
        <w:ind w:left="720" w:firstLine="720"/>
      </w:pPr>
      <w:r>
        <w:t>(C.F.R. 1430-37 p.69)</w:t>
      </w:r>
    </w:p>
    <w:p w14:paraId="724CD7D4" w14:textId="77777777" w:rsidR="00294A36" w:rsidRDefault="00294A36" w:rsidP="00294A36">
      <w:pPr>
        <w:pStyle w:val="NoSpacing"/>
      </w:pPr>
      <w:r>
        <w:t>30 Jun.1435</w:t>
      </w:r>
      <w:r>
        <w:tab/>
        <w:t>He was a juror on the inquisition mandamus held in Derby into lands</w:t>
      </w:r>
    </w:p>
    <w:p w14:paraId="0900DF66" w14:textId="77777777" w:rsidR="00294A36" w:rsidRDefault="00294A36" w:rsidP="00294A36">
      <w:pPr>
        <w:pStyle w:val="NoSpacing"/>
      </w:pPr>
      <w:r>
        <w:tab/>
      </w:r>
      <w:r>
        <w:tab/>
        <w:t>of Hugh Wylughby.</w:t>
      </w:r>
    </w:p>
    <w:p w14:paraId="0186F771" w14:textId="77777777" w:rsidR="00294A36" w:rsidRDefault="00294A36" w:rsidP="00294A36">
      <w:pPr>
        <w:pStyle w:val="NoSpacing"/>
      </w:pPr>
      <w:r>
        <w:tab/>
      </w:r>
      <w:r>
        <w:tab/>
        <w:t>(www.inquisitionspostmortem.ac.uk ref. eCIPM 24-323)</w:t>
      </w:r>
    </w:p>
    <w:p w14:paraId="31CF640C" w14:textId="77777777" w:rsidR="00294A36" w:rsidRDefault="00294A36" w:rsidP="00294A36">
      <w:pPr>
        <w:pStyle w:val="NoSpacing"/>
      </w:pPr>
    </w:p>
    <w:p w14:paraId="7C3DEA76" w14:textId="77777777" w:rsidR="00294A36" w:rsidRDefault="00294A36" w:rsidP="00294A36">
      <w:pPr>
        <w:pStyle w:val="NoSpacing"/>
      </w:pPr>
    </w:p>
    <w:p w14:paraId="6E58AEDB" w14:textId="77777777" w:rsidR="00294A36" w:rsidRDefault="00294A36" w:rsidP="00294A36">
      <w:pPr>
        <w:pStyle w:val="NoSpacing"/>
      </w:pPr>
      <w:r>
        <w:t>3 January 2019</w:t>
      </w:r>
    </w:p>
    <w:p w14:paraId="23587BEB" w14:textId="5FCE571B" w:rsidR="009D3AF5" w:rsidRDefault="009D3AF5" w:rsidP="00294A36">
      <w:pPr>
        <w:pStyle w:val="NoSpacing"/>
      </w:pPr>
      <w:r>
        <w:t>18 May 2025</w:t>
      </w:r>
    </w:p>
    <w:p w14:paraId="4CB5A633" w14:textId="0B3378F6" w:rsidR="009D3AF5" w:rsidRPr="00294A36" w:rsidRDefault="009D3AF5" w:rsidP="00E71FC3">
      <w:pPr>
        <w:pStyle w:val="NoSpacing"/>
      </w:pPr>
    </w:p>
    <w:sectPr w:rsidR="006B2F86" w:rsidRPr="00294A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BFE9E" w14:textId="77777777" w:rsidR="00294A36" w:rsidRDefault="00294A36" w:rsidP="00E71FC3">
      <w:pPr>
        <w:spacing w:after="0" w:line="240" w:lineRule="auto"/>
      </w:pPr>
      <w:r>
        <w:separator/>
      </w:r>
    </w:p>
  </w:endnote>
  <w:endnote w:type="continuationSeparator" w:id="0">
    <w:p w14:paraId="1D2A973E" w14:textId="77777777" w:rsidR="00294A36" w:rsidRDefault="00294A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E889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5DD13" w14:textId="77777777" w:rsidR="00294A36" w:rsidRDefault="00294A36" w:rsidP="00E71FC3">
      <w:pPr>
        <w:spacing w:after="0" w:line="240" w:lineRule="auto"/>
      </w:pPr>
      <w:r>
        <w:separator/>
      </w:r>
    </w:p>
  </w:footnote>
  <w:footnote w:type="continuationSeparator" w:id="0">
    <w:p w14:paraId="22EBA660" w14:textId="77777777" w:rsidR="00294A36" w:rsidRDefault="00294A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A36"/>
    <w:rsid w:val="001A7C09"/>
    <w:rsid w:val="00294A36"/>
    <w:rsid w:val="00577BD5"/>
    <w:rsid w:val="00656CBA"/>
    <w:rsid w:val="006A1F77"/>
    <w:rsid w:val="00733BE7"/>
    <w:rsid w:val="009D3AF5"/>
    <w:rsid w:val="00AB52E8"/>
    <w:rsid w:val="00B16D3F"/>
    <w:rsid w:val="00BB41AC"/>
    <w:rsid w:val="00E71FC3"/>
    <w:rsid w:val="00EF4813"/>
    <w:rsid w:val="00F9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AEE68"/>
  <w15:chartTrackingRefBased/>
  <w15:docId w15:val="{349C79CA-0DBC-4E00-9F32-092A24248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2019-01-03T21:59:00Z</dcterms:created>
  <dcterms:modified xsi:type="dcterms:W3CDTF">2025-05-18T10:36:00Z</dcterms:modified>
</cp:coreProperties>
</file>